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F79A43" w14:textId="3C2FB2B5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PYLATON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1E5DB47" w14:textId="77777777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0A19EB98" w14:textId="77777777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6FCD8F" w14:textId="77777777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F2DA84A" w14:textId="0740B794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 May1400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359DE158" w14:textId="26BC2091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4DACB3C" w14:textId="77777777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8B35D3D" w14:textId="77777777" w:rsidR="00B63DE8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0CDFF3" w14:textId="77777777" w:rsidR="00B63DE8" w:rsidRPr="007B4693" w:rsidRDefault="00B63DE8" w:rsidP="00B63D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April 2021</w:t>
      </w:r>
    </w:p>
    <w:p w14:paraId="682E02EA" w14:textId="2CF8519C" w:rsidR="00BA00AB" w:rsidRPr="00B63DE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63D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29113" w14:textId="77777777" w:rsidR="00B63DE8" w:rsidRDefault="00B63DE8" w:rsidP="009139A6">
      <w:r>
        <w:separator/>
      </w:r>
    </w:p>
  </w:endnote>
  <w:endnote w:type="continuationSeparator" w:id="0">
    <w:p w14:paraId="3A174F3F" w14:textId="77777777" w:rsidR="00B63DE8" w:rsidRDefault="00B63D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B8EE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64E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648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2B34F" w14:textId="77777777" w:rsidR="00B63DE8" w:rsidRDefault="00B63DE8" w:rsidP="009139A6">
      <w:r>
        <w:separator/>
      </w:r>
    </w:p>
  </w:footnote>
  <w:footnote w:type="continuationSeparator" w:id="0">
    <w:p w14:paraId="47490527" w14:textId="77777777" w:rsidR="00B63DE8" w:rsidRDefault="00B63D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75C7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70FD0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55140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DE8"/>
    <w:rsid w:val="000666E0"/>
    <w:rsid w:val="002510B7"/>
    <w:rsid w:val="005C130B"/>
    <w:rsid w:val="00826F5C"/>
    <w:rsid w:val="009139A6"/>
    <w:rsid w:val="009448BB"/>
    <w:rsid w:val="00A3176C"/>
    <w:rsid w:val="00B63DE8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30328"/>
  <w15:chartTrackingRefBased/>
  <w15:docId w15:val="{219B4EDA-7D35-4812-91E3-E1201AAC2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142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2021-04-02T20:02:00Z</dcterms:created>
  <dcterms:modified xsi:type="dcterms:W3CDTF">2021-04-02T20:03:00Z</dcterms:modified>
</cp:coreProperties>
</file>